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84" w:rsidRDefault="00FF3784">
      <w:r>
        <w:t>Adı Soyadı:…………………………………...</w:t>
      </w:r>
    </w:p>
    <w:p w:rsidR="00FF3784" w:rsidRDefault="00FF3784" w:rsidP="00F1614B">
      <w:pPr>
        <w:jc w:val="center"/>
        <w:rPr>
          <w:sz w:val="32"/>
          <w:szCs w:val="32"/>
        </w:rPr>
      </w:pPr>
      <w:r w:rsidRPr="00F1614B">
        <w:rPr>
          <w:sz w:val="32"/>
          <w:szCs w:val="32"/>
        </w:rPr>
        <w:t>Ç</w:t>
      </w:r>
      <w:r>
        <w:rPr>
          <w:sz w:val="32"/>
          <w:szCs w:val="32"/>
        </w:rPr>
        <w:t>ARP</w:t>
      </w:r>
      <w:r w:rsidRPr="00F1614B">
        <w:rPr>
          <w:sz w:val="32"/>
          <w:szCs w:val="32"/>
        </w:rPr>
        <w:t xml:space="preserve">MA </w:t>
      </w:r>
      <w:r>
        <w:rPr>
          <w:sz w:val="32"/>
          <w:szCs w:val="32"/>
        </w:rPr>
        <w:t>PROBLEMLERİ</w:t>
      </w:r>
    </w:p>
    <w:p w:rsidR="00FF3784" w:rsidRPr="00F40CE2" w:rsidRDefault="00FF3784" w:rsidP="00F40CE2">
      <w:pPr>
        <w:rPr>
          <w:rFonts w:ascii="Alfabe Hv Bt" w:hAnsi="Alfabe Hv Bt"/>
          <w:sz w:val="28"/>
          <w:szCs w:val="28"/>
        </w:rPr>
      </w:pPr>
      <w:r w:rsidRPr="00F40CE2">
        <w:rPr>
          <w:rFonts w:ascii="Alfabe Hv Bt Tur" w:hAnsi="Alfabe Hv Bt Tur"/>
          <w:sz w:val="28"/>
          <w:szCs w:val="28"/>
        </w:rPr>
        <w:t>Problemleri defterinize yazarak çözümünü yapınız, bir büyüğünüze anlatınız.</w:t>
      </w:r>
    </w:p>
    <w:p w:rsidR="00FF3784" w:rsidRDefault="00FF3784" w:rsidP="00F40CE2">
      <w:pPr>
        <w:rPr>
          <w:rFonts w:ascii="Alfabe Hv Bt" w:hAnsi="Alfabe Hv Bt"/>
          <w:sz w:val="28"/>
          <w:szCs w:val="28"/>
        </w:rPr>
      </w:pPr>
    </w:p>
    <w:p w:rsidR="00FF3784" w:rsidRPr="00F40CE2" w:rsidRDefault="00FF3784" w:rsidP="00F40CE2">
      <w:r w:rsidRPr="00F40CE2">
        <w:rPr>
          <w:b/>
          <w:sz w:val="28"/>
          <w:szCs w:val="28"/>
        </w:rPr>
        <w:t>1.</w:t>
      </w:r>
      <w:r w:rsidRPr="00F40CE2">
        <w:t xml:space="preserve"> </w:t>
      </w:r>
      <w:r>
        <w:t>Her gün en az 25 sayfa kitap okuyan Çağrı bir haftada okuduğu kitabı bitiriyor. Çağrı’nın okuduğu kitap kaç sayfadır</w:t>
      </w:r>
      <w:r w:rsidRPr="00F40CE2">
        <w:t>?</w:t>
      </w:r>
    </w:p>
    <w:p w:rsidR="00FF3784" w:rsidRPr="00F40CE2" w:rsidRDefault="00FF3784" w:rsidP="00F40CE2"/>
    <w:p w:rsidR="00FF3784" w:rsidRPr="00F40CE2" w:rsidRDefault="00FF3784" w:rsidP="00F40CE2">
      <w:r w:rsidRPr="00F40CE2">
        <w:rPr>
          <w:b/>
          <w:sz w:val="28"/>
          <w:szCs w:val="28"/>
        </w:rPr>
        <w:t>2.</w:t>
      </w:r>
      <w:r w:rsidRPr="00F40CE2">
        <w:t xml:space="preserve"> </w:t>
      </w:r>
      <w:r>
        <w:t>Üç basamaklı en küçük tek sayı ile iki basamaklı en büyük çift sayının çarpımına kaç eklemeliyiz ki çarpım 10 000’e eşit olsun</w:t>
      </w:r>
      <w:r w:rsidRPr="00F40CE2">
        <w:t>?</w:t>
      </w:r>
    </w:p>
    <w:p w:rsidR="00FF3784" w:rsidRPr="00F40CE2" w:rsidRDefault="00FF3784" w:rsidP="00F40CE2"/>
    <w:p w:rsidR="00FF3784" w:rsidRDefault="00FF3784" w:rsidP="00F40CE2">
      <w:r w:rsidRPr="00F40CE2">
        <w:rPr>
          <w:b/>
          <w:sz w:val="28"/>
          <w:szCs w:val="28"/>
        </w:rPr>
        <w:t>3.</w:t>
      </w:r>
      <w:r w:rsidRPr="00F40CE2">
        <w:t xml:space="preserve"> </w:t>
      </w:r>
      <w:r>
        <w:t>Günde 75 düzine yumurta satılan çiftlikte 20 günde kaç yumurta satılır</w:t>
      </w:r>
      <w:r w:rsidRPr="00F40CE2">
        <w:t>?</w:t>
      </w:r>
    </w:p>
    <w:p w:rsidR="00FF3784" w:rsidRDefault="00FF3784" w:rsidP="00F40CE2"/>
    <w:p w:rsidR="00FF3784" w:rsidRDefault="00FF3784" w:rsidP="00F40CE2">
      <w:r w:rsidRPr="00F40CE2">
        <w:rPr>
          <w:b/>
          <w:sz w:val="28"/>
          <w:szCs w:val="28"/>
        </w:rPr>
        <w:t>4.</w:t>
      </w:r>
      <w:r>
        <w:t xml:space="preserve"> Bir kolide 9 paket, her pakette 23 kağıt olduğuna göre 50 kolide kaç kağıt vardır?</w:t>
      </w:r>
    </w:p>
    <w:p w:rsidR="00FF3784" w:rsidRDefault="00FF3784" w:rsidP="00F40CE2"/>
    <w:p w:rsidR="00FF3784" w:rsidRDefault="00FF3784" w:rsidP="00F40CE2">
      <w:r w:rsidRPr="00F40CE2">
        <w:rPr>
          <w:b/>
          <w:sz w:val="28"/>
          <w:szCs w:val="28"/>
        </w:rPr>
        <w:t>5.</w:t>
      </w:r>
      <w:r>
        <w:t xml:space="preserve"> Bir uçakta erkek yolcuların sayısı bayan yolcuların sayısının 3 katından 16 eksiktir. Uçakta 34 bayan yolcu olduğuna göre tüm yolcuların sayısı kaçtır?</w:t>
      </w:r>
    </w:p>
    <w:p w:rsidR="00FF3784" w:rsidRDefault="00FF3784" w:rsidP="00F40CE2"/>
    <w:p w:rsidR="00FF3784" w:rsidRDefault="00FF3784" w:rsidP="00F40CE2">
      <w:r w:rsidRPr="00F40CE2">
        <w:rPr>
          <w:b/>
          <w:sz w:val="28"/>
          <w:szCs w:val="28"/>
        </w:rPr>
        <w:t>6.</w:t>
      </w:r>
      <w:r>
        <w:t xml:space="preserve"> Bir terzi elindeki kumaşın dörtte biri ile 23 uzun kollu, 12 kısa kollu gömlek dikiyor. Terzi bütün kumaşı kullanarak kaç gömlek dikebilir?</w:t>
      </w:r>
    </w:p>
    <w:p w:rsidR="00FF3784" w:rsidRDefault="00FF3784" w:rsidP="00F40CE2"/>
    <w:p w:rsidR="00FF3784" w:rsidRDefault="00FF3784" w:rsidP="00F40CE2">
      <w:r w:rsidRPr="007D6CF3">
        <w:rPr>
          <w:b/>
          <w:sz w:val="28"/>
          <w:szCs w:val="28"/>
        </w:rPr>
        <w:t>7.</w:t>
      </w:r>
      <w:r>
        <w:t xml:space="preserve"> Bir simitçi simitlerin tanesini 39 Kr’den alıp 50 Kr’den satıyor. Günde ortalama 100 simit satan simitçi 10 günde kaç TL kar eder?</w:t>
      </w:r>
    </w:p>
    <w:p w:rsidR="00FF3784" w:rsidRDefault="00FF3784" w:rsidP="00F40CE2"/>
    <w:p w:rsidR="00FF3784" w:rsidRDefault="00FF3784" w:rsidP="00F40CE2">
      <w:r w:rsidRPr="007D6CF3">
        <w:rPr>
          <w:b/>
          <w:sz w:val="28"/>
          <w:szCs w:val="28"/>
        </w:rPr>
        <w:t>8.</w:t>
      </w:r>
      <w:r>
        <w:t xml:space="preserve"> Cumhuriyet Bayramı’nda ilköğretim okulları 3’erli 145 sıra olarak, liseler 4’erli 152 sıra olarak, askeri okullar 5’erli 160 sıra olarak katıldı. Bayrama kaç öğrenci katılmıştır?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9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Bir kilogram peynir için </w:t>
      </w:r>
      <w:smartTag w:uri="urn:schemas-microsoft-com:office:smarttags" w:element="metricconverter">
        <w:smartTagPr>
          <w:attr w:name="ProductID" w:val="6 litre"/>
        </w:smartTagPr>
        <w:r>
          <w:t>6 litre</w:t>
        </w:r>
      </w:smartTag>
      <w:r>
        <w:t xml:space="preserve"> süt kullanılmaktadır. Her birinde </w:t>
      </w:r>
      <w:smartTag w:uri="urn:schemas-microsoft-com:office:smarttags" w:element="metricconverter">
        <w:smartTagPr>
          <w:attr w:name="ProductID" w:val="18 kg"/>
        </w:smartTagPr>
        <w:r>
          <w:t>18 kg</w:t>
        </w:r>
      </w:smartTag>
      <w:r>
        <w:t xml:space="preserve"> peynir bulunan 5 teneke için kaç litre süt kullanılmıştır?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10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Bir kavanoz reçel için </w:t>
      </w:r>
      <w:smartTag w:uri="urn:schemas-microsoft-com:office:smarttags" w:element="metricconverter">
        <w:smartTagPr>
          <w:attr w:name="ProductID" w:val="1250 g"/>
        </w:smartTagPr>
        <w:r>
          <w:t>1250 g</w:t>
        </w:r>
      </w:smartTag>
      <w:r>
        <w:t xml:space="preserve"> çilek, </w:t>
      </w:r>
      <w:smartTag w:uri="urn:schemas-microsoft-com:office:smarttags" w:element="metricconverter">
        <w:smartTagPr>
          <w:attr w:name="ProductID" w:val="2750 g"/>
        </w:smartTagPr>
        <w:r>
          <w:t>2750 g</w:t>
        </w:r>
      </w:smartTag>
      <w:r>
        <w:t xml:space="preserve"> şeker kullanılmaktadır. 15 kavanoz reçel için kullanılan şeker ve çileğin toplamı kaç kilogramdır?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11</w:t>
      </w:r>
      <w:r w:rsidRPr="00F40CE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C958E6">
        <w:t>Üç katlı bir binanın her katında 2 daire ve her daire</w:t>
      </w:r>
      <w:r>
        <w:t xml:space="preserve">de 4 pencere vardır. Bir pencere için </w:t>
      </w:r>
      <w:smartTag w:uri="urn:schemas-microsoft-com:office:smarttags" w:element="metricconverter">
        <w:smartTagPr>
          <w:attr w:name="ProductID" w:val="6 metre"/>
        </w:smartTagPr>
        <w:r>
          <w:t>6 metre</w:t>
        </w:r>
      </w:smartTag>
      <w:r>
        <w:t xml:space="preserve"> perde kullanıldığına göre bu binanın pencereleri için toplam kaç metre perde kullanılmıştır?  </w:t>
      </w:r>
    </w:p>
    <w:p w:rsidR="00FF3784" w:rsidRDefault="00FF3784" w:rsidP="00F40CE2">
      <w:r>
        <w:tab/>
      </w:r>
      <w:r>
        <w:tab/>
      </w:r>
      <w:r>
        <w:tab/>
        <w:t xml:space="preserve">        </w:t>
      </w:r>
    </w:p>
    <w:p w:rsidR="00FF3784" w:rsidRDefault="00FF3784" w:rsidP="00F40CE2">
      <w:r>
        <w:rPr>
          <w:b/>
          <w:sz w:val="28"/>
          <w:szCs w:val="28"/>
        </w:rPr>
        <w:t>12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 Kırtasiyede bir kalem 78 Kuruşa satılmaktadır. Kırtasiyeci 8 düzine kalem sattığında eline geçen para kaç TL’dir?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13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Her birinde </w:t>
      </w:r>
      <w:smartTag w:uri="urn:schemas-microsoft-com:office:smarttags" w:element="metricconverter">
        <w:smartTagPr>
          <w:attr w:name="ProductID" w:val="34 kg"/>
        </w:smartTagPr>
        <w:r>
          <w:t>34 kg</w:t>
        </w:r>
      </w:smartTag>
      <w:r>
        <w:t xml:space="preserve"> elma bulunan 80 kasa elma ve her birinde </w:t>
      </w:r>
      <w:smartTag w:uri="urn:schemas-microsoft-com:office:smarttags" w:element="metricconverter">
        <w:smartTagPr>
          <w:attr w:name="ProductID" w:val="42 kg"/>
        </w:smartTagPr>
        <w:r>
          <w:t>42 kg</w:t>
        </w:r>
      </w:smartTag>
      <w:r>
        <w:t xml:space="preserve"> portakal bulunan 120 sandık portakal bir kamyona yükleniyor. Kamyondaki meyvelerin toplam kütlesi kaç kilogramdır?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14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Haftada 276 gömlek dikilen bir işyerinde bir yılda kaç gömlek dikilmektedir?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15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 Litresi 2 TL olan sütten günde </w:t>
      </w:r>
      <w:smartTag w:uri="urn:schemas-microsoft-com:office:smarttags" w:element="metricconverter">
        <w:smartTagPr>
          <w:attr w:name="ProductID" w:val="2 L"/>
        </w:smartTagPr>
        <w:r>
          <w:t>2 L</w:t>
        </w:r>
      </w:smartTag>
      <w:r>
        <w:t xml:space="preserve"> tüketen bir ailenin bir aylık süt tüketimi kaç TL’dir?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16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Bir fırında günde 1270 ekmek üretilmektedir. Ekmeklerin 870’i bakkallarda, geri kalanları fırında satılmaktadır. Bir ekmek 30 Kr olduğuna göre fırında satılan ekmeklerden bir haftada ele geçen para kaç TL’dir?</w:t>
      </w:r>
    </w:p>
    <w:p w:rsidR="00FF3784" w:rsidRDefault="00FF3784" w:rsidP="00F40CE2"/>
    <w:p w:rsidR="00FF3784" w:rsidRDefault="00FF3784" w:rsidP="00F40CE2">
      <w:r>
        <w:rPr>
          <w:b/>
          <w:sz w:val="28"/>
          <w:szCs w:val="28"/>
        </w:rPr>
        <w:t>17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 Bir kolide 150 gramlık 20 paket çay vardır. 4 kolide toplam kaç kilogram çay vardır?</w:t>
      </w:r>
    </w:p>
    <w:p w:rsidR="00FF3784" w:rsidRDefault="00FF3784" w:rsidP="00951F69">
      <w:hyperlink r:id="rId4" w:history="1">
        <w:r>
          <w:rPr>
            <w:rStyle w:val="Hyperlink"/>
            <w:rFonts w:ascii="Hand writing Mutlu" w:hAnsi="Hand writing Mutlu"/>
          </w:rPr>
          <w:t>www.sorubak.com</w:t>
        </w:r>
      </w:hyperlink>
    </w:p>
    <w:p w:rsidR="00FF3784" w:rsidRDefault="00FF3784" w:rsidP="00F40CE2"/>
    <w:sectPr w:rsidR="00FF3784" w:rsidSect="00F1614B">
      <w:pgSz w:w="11906" w:h="16838"/>
      <w:pgMar w:top="568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14B"/>
    <w:rsid w:val="00134694"/>
    <w:rsid w:val="00165447"/>
    <w:rsid w:val="002336FE"/>
    <w:rsid w:val="00235CE9"/>
    <w:rsid w:val="00403D1D"/>
    <w:rsid w:val="006A1319"/>
    <w:rsid w:val="006B055D"/>
    <w:rsid w:val="006D3C7D"/>
    <w:rsid w:val="007D6CF3"/>
    <w:rsid w:val="007F0267"/>
    <w:rsid w:val="008E40B0"/>
    <w:rsid w:val="00951F69"/>
    <w:rsid w:val="00982B36"/>
    <w:rsid w:val="009A1A3A"/>
    <w:rsid w:val="00A51E93"/>
    <w:rsid w:val="00B026BD"/>
    <w:rsid w:val="00B03D45"/>
    <w:rsid w:val="00BA2721"/>
    <w:rsid w:val="00C958E6"/>
    <w:rsid w:val="00CA3BFB"/>
    <w:rsid w:val="00CD4EC2"/>
    <w:rsid w:val="00D5018A"/>
    <w:rsid w:val="00DE71DE"/>
    <w:rsid w:val="00EB7806"/>
    <w:rsid w:val="00F14A5A"/>
    <w:rsid w:val="00F1614B"/>
    <w:rsid w:val="00F40CE2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4E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E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40CE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51F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0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1</Pages>
  <Words>372</Words>
  <Characters>2126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8</cp:revision>
  <dcterms:created xsi:type="dcterms:W3CDTF">2010-11-14T18:01:00Z</dcterms:created>
  <dcterms:modified xsi:type="dcterms:W3CDTF">2010-12-02T19:21:00Z</dcterms:modified>
</cp:coreProperties>
</file>